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c52258" w14:textId="cc5225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9D1B9A">
        <w:t xml:space="preserve">                               13.</w:t>
      </w:r>
      <w:r>
        <w:t xml:space="preserve"> St-</w:t>
      </w:r>
      <w:r w:rsidR="009D1B9A">
        <w:t>893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9D1B9A">
        <w:t>13</w:t>
      </w:r>
      <w:r>
        <w:t>. St-</w:t>
      </w:r>
      <w:r w:rsidR="009D1B9A">
        <w:t>893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9D1B9A" w:rsidRDefault="009D1B9A">
      <w:pPr>
        <w:ind w:left="708"/>
      </w:pPr>
      <w:r>
        <w:t xml:space="preserve">TEUTA ANILA jednostavno društvo s ograničenom odgovornošću za trgovinu i </w:t>
      </w:r>
      <w:r>
        <w:t>ugostiteljstvo,  Zagreb, Vinodolska 2 B, OIB: 47591651495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9D1B9A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D1B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1B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1B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1B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1B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B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St-893/2020</izvorni_sadrzaj>
    <derivirana_varijabla naziv="DomainObject.Predmet.OznakaBroj_1">St-893/2020</derivirana_varijabla>
  </DomainObject.Predmet.OznakaBroj>
  <DomainObject.Predmet.OznakaBrojOptuznogAkta>
    <izvorni_sadrzaj>04-06-20-1553</izvorni_sadrzaj>
    <derivirana_varijabla naziv="DomainObject.Predmet.OznakaBrojOptuznogAkta_1">04-06-20-1553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TEUTA ANILA jednostavno društvo s ograničenom odgovornošću za trgovinu i ugostiteljstvo</izvorni_sadrzaj>
    <derivirana_varijabla naziv="DomainObject.Predmet.ProtustrankaFormated_1">  TEUTA ANILA jednostavno društvo s ograničenom odgovornošću za trgovinu i ugostiteljstvo</derivirana_varijabla>
  </DomainObject.Predmet.ProtustrankaFormated>
  <DomainObject.Predmet.ProtustrankaFormatedOIB>
    <izvorni_sadrzaj>  TEUTA ANILA jednostavno društvo s ograničenom odgovornošću za trgovinu i ugostiteljstvo, OIB 47591651495</izvorni_sadrzaj>
    <derivirana_varijabla naziv="DomainObject.Predmet.ProtustrankaFormatedOIB_1">  TEUTA ANILA jednostavno društvo s ograničenom odgovornošću za trgovinu i ugostiteljstvo, OIB 47591651495</derivirana_varijabla>
  </DomainObject.Predmet.ProtustrankaFormatedOIB>
  <DomainObject.Predmet.ProtustrankaFormatedWithAdress>
    <izvorni_sadrzaj> TEUTA ANILA jednostavno društvo s ograničenom odgovornošću za trgovinu i ugostiteljstvo, Vinodolska 2 B, 10000 Zagreb</izvorni_sadrzaj>
    <derivirana_varijabla naziv="DomainObject.Predmet.ProtustrankaFormatedWithAdress_1"> TEUTA ANILA jednostavno društvo s ograničenom odgovornošću za trgovinu i ugostiteljstvo, Vinodolska 2 B, 10000 Zagreb</derivirana_varijabla>
  </DomainObject.Predmet.ProtustrankaFormatedWithAdress>
  <DomainObject.Predmet.ProtustrankaFormatedWithAdressOIB>
    <izvorni_sadrzaj> TEUTA ANILA jednostavno društvo s ograničenom odgovornošću za trgovinu i ugostiteljstvo, OIB 47591651495, Vinodolska 2 B, 10000 Zagreb</izvorni_sadrzaj>
    <derivirana_varijabla naziv="DomainObject.Predmet.ProtustrankaFormatedWithAdressOIB_1"> TEUTA ANILA jednostavno društvo s ograničenom odgovornošću za trgovinu i ugostiteljstvo, OIB 47591651495, Vinodolska 2 B, 10000 Zagreb</derivirana_varijabla>
  </DomainObject.Predmet.ProtustrankaFormatedWithAdressOIB>
  <DomainObject.Predmet.ProtustrankaWithAdress>
    <izvorni_sadrzaj>TEUTA ANILA jednostavno društvo s ograničenom odgovornošću za trgovinu i ugostiteljstvo Vinodolska 2 B, 10000 Zagreb</izvorni_sadrzaj>
    <derivirana_varijabla naziv="DomainObject.Predmet.ProtustrankaWithAdress_1">TEUTA ANILA jednostavno društvo s ograničenom odgovornošću za trgovinu i ugostiteljstvo Vinodolska 2 B, 10000 Zagreb</derivirana_varijabla>
  </DomainObject.Predmet.ProtustrankaWithAdress>
  <DomainObject.Predmet.ProtustrankaWithAdressOIB>
    <izvorni_sadrzaj>TEUTA ANILA jednostavno društvo s ograničenom odgovornošću za trgovinu i ugostiteljstvo, OIB 47591651495, Vinodolska 2 B, 10000 Zagreb</izvorni_sadrzaj>
    <derivirana_varijabla naziv="DomainObject.Predmet.ProtustrankaWithAdressOIB_1">TEUTA ANILA jednostavno društvo s ograničenom odgovornošću za trgovinu i ugostiteljstvo, OIB 47591651495, Vinodolska 2 B, 10000 Zagreb</derivirana_varijabla>
  </DomainObject.Predmet.ProtustrankaWithAdressOIB>
  <DomainObject.Predmet.ProtustrankaNazivFormated>
    <izvorni_sadrzaj>TEUTA ANILA jednostavno društvo s ograničenom odgovornošću za trgovinu i ugostiteljstvo</izvorni_sadrzaj>
    <derivirana_varijabla naziv="DomainObject.Predmet.ProtustrankaNazivFormated_1">TEUTA ANILA jednostavno društvo s ograničenom odgovornošću za trgovinu i ugostiteljstvo</derivirana_varijabla>
  </DomainObject.Predmet.ProtustrankaNazivFormated>
  <DomainObject.Predmet.ProtustrankaNazivFormatedOIB>
    <izvorni_sadrzaj>TEUTA ANILA jednostavno društvo s ograničenom odgovornošću za trgovinu i ugostiteljstvo, OIB 47591651495</izvorni_sadrzaj>
    <derivirana_varijabla naziv="DomainObject.Predmet.ProtustrankaNazivFormatedOIB_1">TEUTA ANILA jednostavno društvo s ograničenom odgovornošću za trgovinu i ugostiteljstvo, OIB 47591651495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TEUTA ANILA jednostavno društvo s ograničenom odgovornošću za trgovinu i ugostiteljstvo</item>
    </izvorni_sadrzaj>
    <derivirana_varijabla naziv="DomainObject.Predmet.ProtuStrankaListFormated_1">
      <item>TEUTA ANILA jednostavno društvo s ograničenom odgovornošću za trgovinu i ugostiteljstvo</item>
    </derivirana_varijabla>
  </DomainObject.Predmet.ProtuStrankaListFormated>
  <DomainObject.Predmet.ProtuStrankaListFormatedOIB>
    <izvorni_sadrzaj>
      <item>TEUTA ANILA jednostavno društvo s ograničenom odgovornošću za trgovinu i ugostiteljstvo, OIB 47591651495</item>
    </izvorni_sadrzaj>
    <derivirana_varijabla naziv="DomainObject.Predmet.ProtuStrankaListFormatedOIB_1">
      <item>TEUTA ANILA jednostavno društvo s ograničenom odgovornošću za trgovinu i ugostiteljstvo, OIB 47591651495</item>
    </derivirana_varijabla>
  </DomainObject.Predmet.ProtuStrankaListFormatedOIB>
  <DomainObject.Predmet.ProtuStrankaListFormatedWithAdress>
    <izvorni_sadrzaj>
      <item>TEUTA ANILA jednostavno društvo s ograničenom odgovornošću za trgovinu i ugostiteljstvo, Vinodolska 2 B, 10000 Zagreb</item>
    </izvorni_sadrzaj>
    <derivirana_varijabla naziv="DomainObject.Predmet.ProtuStrankaListFormatedWithAdress_1">
      <item>TEUTA ANILA jednostavno društvo s ograničenom odgovornošću za trgovinu i ugostiteljstvo, Vinodolska 2 B, 10000 Zagreb</item>
    </derivirana_varijabla>
  </DomainObject.Predmet.ProtuStrankaListFormatedWithAdress>
  <DomainObject.Predmet.ProtuStrankaListFormatedWithAdressOIB>
    <izvorni_sadrzaj>
      <item>TEUTA ANILA jednostavno društvo s ograničenom odgovornošću za trgovinu i ugostiteljstvo, OIB 47591651495, Vinodolska 2 B, 10000 Zagreb</item>
    </izvorni_sadrzaj>
    <derivirana_varijabla naziv="DomainObject.Predmet.ProtuStrankaListFormatedWithAdressOIB_1">
      <item>TEUTA ANILA jednostavno društvo s ograničenom odgovornošću za trgovinu i ugostiteljstvo, OIB 47591651495, Vinodolska 2 B, 10000 Zagreb</item>
    </derivirana_varijabla>
  </DomainObject.Predmet.ProtuStrankaListFormatedWithAdressOIB>
  <DomainObject.Predmet.ProtuStrankaListNazivFormated>
    <izvorni_sadrzaj>
      <item>TEUTA ANILA jednostavno društvo s ograničenom odgovornošću za trgovinu i ugostiteljstvo</item>
    </izvorni_sadrzaj>
    <derivirana_varijabla naziv="DomainObject.Predmet.ProtuStrankaListNazivFormated_1">
      <item>TEUTA ANILA jednostavno društvo s ograničenom odgovornošću za trgovinu i ugostiteljstvo</item>
    </derivirana_varijabla>
  </DomainObject.Predmet.ProtuStrankaListNazivFormated>
  <DomainObject.Predmet.ProtuStrankaListNazivFormatedOIB>
    <izvorni_sadrzaj>
      <item>TEUTA ANILA jednostavno društvo s ograničenom odgovornošću za trgovinu i ugostiteljstvo, OIB 47591651495</item>
    </izvorni_sadrzaj>
    <derivirana_varijabla naziv="DomainObject.Predmet.ProtuStrankaListNazivFormatedOIB_1">
      <item>TEUTA ANILA jednostavno društvo s ograničenom odgovornošću za trgovinu i ugostiteljstvo, OIB 47591651495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TEUTA ANILA jednostavno društvo s ograničenom odgovornošću za trgovinu i ugostiteljstvo</izvorni_sadrzaj>
    <derivirana_varijabla naziv="DomainObject.Predmet.ProtustrankaIDrugi_1">TEUTA ANILA jednostavno društvo s ograničenom odgovornošću za trgovinu i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TEUTA ANILA jednostavno društvo s ograničenom odgovornošću za trgovinu i ugostiteljstvo, OIB 47591651495, Vinodolska 2 B, 10000 Zagreb</izvorni_sadrzaj>
    <derivirana_varijabla naziv="DomainObject.Predmet.ProtustrankaIDrugiAdressOIB_1">TEUTA ANILA jednostavno društvo s ograničenom odgovornošću za trgovinu i ugostiteljstvo, OIB 47591651495, Vinodolska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TEUTA ANILA jednostavno društvo s ograničenom odgovornošću za trgovinu i ugostiteljstvo</item>
      <item>Financijska agencija</item>
    </izvorni_sadrzaj>
    <derivirana_varijabla naziv="DomainObject.Predmet.SudioniciListNaziv_1">
      <item>TEUTA ANILA jednostavno društvo s ograničenom odgovornošću za trgovinu i ugostiteljstvo</item>
      <item>Financijska agencija</item>
    </derivirana_varijabla>
  </DomainObject.Predmet.SudioniciListNaziv>
  <DomainObject.Predmet.SudioniciListAdressOIB>
    <izvorni_sadrzaj>
      <item>TEUTA ANILA jednostavno društvo s ograničenom odgovornošću za trgovinu i ugostiteljstvo, OIB 47591651495, Vinodolska 2 B,10000 Zagreb</item>
      <item>Financijska agencija, OIB 85821130368, TRG SVIBANJSKIH ŽRTAVA 1995. 1,10000 Zagreb</item>
    </izvorni_sadrzaj>
    <derivirana_varijabla naziv="DomainObject.Predmet.SudioniciListAdressOIB_1">
      <item>TEUTA ANILA jednostavno društvo s ograničenom odgovornošću za trgovinu i ugostiteljstvo, OIB 47591651495, Vinodolska 2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47591651495</item>
      <item>, OIB 85821130368</item>
    </izvorni_sadrzaj>
    <derivirana_varijabla naziv="DomainObject.Predmet.SudioniciListNazivOIB_1">
      <item>, OIB 47591651495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847</properties:Characters>
  <properties:Lines>46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2020-09-01T11:52:00Z</cp:lastPrinted>
  <dcterms:modified xmlns:xsi="http://www.w3.org/2001/XMLSchema-instance" xsi:type="dcterms:W3CDTF">2020-09-01T11:52:00Z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